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B9A1" w14:textId="24817E71" w:rsidR="00BA00AB" w:rsidRDefault="00AC66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SHIPHIRD</w:t>
      </w:r>
      <w:r>
        <w:rPr>
          <w:rFonts w:ascii="Times New Roman" w:hAnsi="Times New Roman" w:cs="Times New Roman"/>
          <w:sz w:val="24"/>
          <w:szCs w:val="24"/>
        </w:rPr>
        <w:t xml:space="preserve">         (d.1446)</w:t>
      </w:r>
    </w:p>
    <w:p w14:paraId="16DC6C80" w14:textId="35D95813" w:rsidR="00AC662C" w:rsidRDefault="00AC66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Sutton on Trent.</w:t>
      </w:r>
    </w:p>
    <w:p w14:paraId="6E14A186" w14:textId="28857C9B" w:rsidR="00AC662C" w:rsidRDefault="00AC66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0A0194" w14:textId="2EEB583E" w:rsidR="00AC662C" w:rsidRDefault="00AC66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51552" w14:textId="0A3269C9" w:rsidR="00AC662C" w:rsidRDefault="00AC66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May1446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p.149)</w:t>
      </w:r>
    </w:p>
    <w:p w14:paraId="4B110BF3" w14:textId="583FBC4B" w:rsidR="00AC662C" w:rsidRDefault="00EF54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0277538" w14:textId="24C8B55F" w:rsidR="00EF546D" w:rsidRDefault="00EF54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E2B0B0" w14:textId="0DA12C1A" w:rsidR="00EF546D" w:rsidRDefault="00EF54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5A4F4" w14:textId="166EE87E" w:rsidR="00EF546D" w:rsidRPr="00AC662C" w:rsidRDefault="00EF54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2022</w:t>
      </w:r>
    </w:p>
    <w:sectPr w:rsidR="00EF546D" w:rsidRPr="00AC66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EE60" w14:textId="77777777" w:rsidR="00AC662C" w:rsidRDefault="00AC662C" w:rsidP="009139A6">
      <w:r>
        <w:separator/>
      </w:r>
    </w:p>
  </w:endnote>
  <w:endnote w:type="continuationSeparator" w:id="0">
    <w:p w14:paraId="39AA9C84" w14:textId="77777777" w:rsidR="00AC662C" w:rsidRDefault="00AC66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31A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E8C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7A8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16D2" w14:textId="77777777" w:rsidR="00AC662C" w:rsidRDefault="00AC662C" w:rsidP="009139A6">
      <w:r>
        <w:separator/>
      </w:r>
    </w:p>
  </w:footnote>
  <w:footnote w:type="continuationSeparator" w:id="0">
    <w:p w14:paraId="4CC477A8" w14:textId="77777777" w:rsidR="00AC662C" w:rsidRDefault="00AC66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E3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852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BBA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2C"/>
    <w:rsid w:val="000666E0"/>
    <w:rsid w:val="002510B7"/>
    <w:rsid w:val="005C130B"/>
    <w:rsid w:val="00826F5C"/>
    <w:rsid w:val="009139A6"/>
    <w:rsid w:val="009448BB"/>
    <w:rsid w:val="00A3176C"/>
    <w:rsid w:val="00AC662C"/>
    <w:rsid w:val="00AE65F8"/>
    <w:rsid w:val="00BA00AB"/>
    <w:rsid w:val="00CB4ED9"/>
    <w:rsid w:val="00EB3209"/>
    <w:rsid w:val="00EF546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1B58B"/>
  <w15:chartTrackingRefBased/>
  <w15:docId w15:val="{DBA053E2-EDA5-4EF0-9E9C-8AFF7C1F3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2022-05-16T11:20:00Z</dcterms:created>
  <dcterms:modified xsi:type="dcterms:W3CDTF">2022-05-16T11:42:00Z</dcterms:modified>
</cp:coreProperties>
</file>